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D4ECD9" w14:textId="77777777" w:rsidR="00814F4D" w:rsidRPr="00750CE0" w:rsidRDefault="00814F4D" w:rsidP="00814F4D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201221077"/>
      <w:r w:rsidRPr="00750CE0">
        <w:rPr>
          <w:rFonts w:cs="Arial"/>
          <w:sz w:val="20"/>
          <w:szCs w:val="20"/>
        </w:rPr>
        <w:t xml:space="preserve">Številka: </w:t>
      </w:r>
      <w:r w:rsidRPr="00750CE0">
        <w:rPr>
          <w:rFonts w:cs="Arial"/>
          <w:color w:val="000000"/>
          <w:sz w:val="20"/>
          <w:szCs w:val="20"/>
        </w:rPr>
        <w:t>4302-0012/2025</w:t>
      </w:r>
    </w:p>
    <w:p w14:paraId="5A8F1E7E" w14:textId="77777777" w:rsidR="00814F4D" w:rsidRPr="00750CE0" w:rsidRDefault="00814F4D" w:rsidP="00814F4D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750CE0">
        <w:rPr>
          <w:rFonts w:cs="Arial"/>
          <w:sz w:val="20"/>
          <w:szCs w:val="20"/>
        </w:rPr>
        <w:t xml:space="preserve">JN BR: </w:t>
      </w:r>
      <w:r w:rsidRPr="00750CE0">
        <w:rPr>
          <w:rFonts w:cs="Arial"/>
          <w:noProof/>
          <w:sz w:val="20"/>
          <w:szCs w:val="20"/>
        </w:rPr>
        <w:t>2025-391</w:t>
      </w:r>
    </w:p>
    <w:p w14:paraId="3F91A390" w14:textId="77777777" w:rsidR="00814F4D" w:rsidRDefault="00814F4D" w:rsidP="00814F4D">
      <w:pPr>
        <w:pStyle w:val="Pripombabesedilo"/>
        <w:jc w:val="both"/>
      </w:pPr>
      <w:r w:rsidRPr="00B71829">
        <w:rPr>
          <w:rFonts w:cs="Arial"/>
        </w:rPr>
        <w:t xml:space="preserve">Predmet: Izdelava analize </w:t>
      </w:r>
      <w:r w:rsidRPr="00B71829">
        <w:t>trga oskrbe in rabe naftnih derivatov ter študija ukrepov za odzivanje na motnje pri preskrbi z naftnimi derivati</w:t>
      </w:r>
    </w:p>
    <w:p w14:paraId="2E6FE5F3" w14:textId="77777777" w:rsidR="003E3BEA" w:rsidRPr="00CE3652" w:rsidRDefault="003E3BEA" w:rsidP="00EA242B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1" w:name="_GoBack"/>
      <w:bookmarkEnd w:id="1"/>
    </w:p>
    <w:bookmarkEnd w:id="0"/>
    <w:p w14:paraId="19C2B671" w14:textId="50282AB6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  <w:r w:rsidR="001034A8">
        <w:rPr>
          <w:rFonts w:cs="Arial"/>
          <w:b/>
        </w:rPr>
        <w:t xml:space="preserve"> – 1. FAZA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428D55C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</w:t>
            </w:r>
            <w:r w:rsidR="004D3F6E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328B41CA" w:rsidR="00041093" w:rsidRDefault="00A363FB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</w:t>
      </w:r>
      <w:r w:rsidR="00041093">
        <w:rPr>
          <w:rFonts w:cs="Arial"/>
        </w:rPr>
        <w:t>Podpis zakonitega zastopnika</w:t>
      </w:r>
      <w:r>
        <w:rPr>
          <w:rFonts w:cs="Arial"/>
        </w:rPr>
        <w:t xml:space="preserve"> in žig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582C6D53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 xml:space="preserve">Korespondenca s </w:t>
      </w:r>
      <w:r w:rsidR="00EA242B">
        <w:rPr>
          <w:rFonts w:ascii="Arial" w:hAnsi="Arial" w:cs="Arial"/>
        </w:rPr>
        <w:t>kandidatom</w:t>
      </w:r>
      <w:r w:rsidRPr="00857AE0">
        <w:rPr>
          <w:rFonts w:ascii="Arial" w:hAnsi="Arial" w:cs="Arial"/>
        </w:rPr>
        <w:t xml:space="preserve"> za dodatna pojasnila, dopolnitve p</w:t>
      </w:r>
      <w:r w:rsidR="004D3F6E">
        <w:rPr>
          <w:rFonts w:ascii="Arial" w:hAnsi="Arial" w:cs="Arial"/>
        </w:rPr>
        <w:t>rijave</w:t>
      </w:r>
      <w:r w:rsidRPr="00857AE0">
        <w:rPr>
          <w:rFonts w:ascii="Arial" w:hAnsi="Arial" w:cs="Arial"/>
        </w:rPr>
        <w:t>, ipd., bo potekala preko sistema e-JN</w:t>
      </w:r>
      <w:r w:rsidR="00716F9F">
        <w:rPr>
          <w:rFonts w:ascii="Arial" w:hAnsi="Arial" w:cs="Arial"/>
        </w:rPr>
        <w:t>. V primeru nedelovanja sistema e-JN pa lahko tudi</w:t>
      </w:r>
      <w:r w:rsidRPr="00857AE0">
        <w:rPr>
          <w:rFonts w:ascii="Arial" w:hAnsi="Arial" w:cs="Arial"/>
        </w:rPr>
        <w:t xml:space="preserve"> 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221CDAFB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</w:t>
      </w:r>
      <w:r w:rsidR="004D3F6E">
        <w:rPr>
          <w:rFonts w:cs="Arial"/>
          <w:i/>
        </w:rPr>
        <w:t>rijave</w:t>
      </w:r>
      <w:r w:rsidRPr="00482AE9">
        <w:rPr>
          <w:rFonts w:cs="Arial"/>
          <w:i/>
        </w:rPr>
        <w:t>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36D774" w14:textId="77777777" w:rsidR="00C35783" w:rsidRDefault="00C35783">
      <w:r>
        <w:separator/>
      </w:r>
    </w:p>
  </w:endnote>
  <w:endnote w:type="continuationSeparator" w:id="0">
    <w:p w14:paraId="42BDE8CE" w14:textId="77777777" w:rsidR="00C35783" w:rsidRDefault="00C35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7D3EF877" w14:textId="29341039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A61E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A61E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9D587" w14:textId="77777777" w:rsidR="00C35783" w:rsidRDefault="00C35783">
      <w:r>
        <w:separator/>
      </w:r>
    </w:p>
  </w:footnote>
  <w:footnote w:type="continuationSeparator" w:id="0">
    <w:p w14:paraId="14067329" w14:textId="77777777" w:rsidR="00C35783" w:rsidRDefault="00C35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1CE359E1" w14:textId="0D137BD7" w:rsidR="00C0552D" w:rsidRPr="00BF26B9" w:rsidRDefault="00EA242B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DIALOG – 1. faza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494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034A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07F39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0378"/>
    <w:rsid w:val="003B36FC"/>
    <w:rsid w:val="003C0B6A"/>
    <w:rsid w:val="003C485B"/>
    <w:rsid w:val="003D1272"/>
    <w:rsid w:val="003E3BEA"/>
    <w:rsid w:val="003E4CFC"/>
    <w:rsid w:val="003E5C55"/>
    <w:rsid w:val="003F0DE7"/>
    <w:rsid w:val="003F4DE6"/>
    <w:rsid w:val="00406373"/>
    <w:rsid w:val="00412B3B"/>
    <w:rsid w:val="00417FC2"/>
    <w:rsid w:val="0043532D"/>
    <w:rsid w:val="00445049"/>
    <w:rsid w:val="00446996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3F6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61E3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F99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4F4D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363FB"/>
    <w:rsid w:val="00A401FA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35783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669ED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2ACA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242B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275848e772f5957d76a5e3e5c1f62a1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e1e602093d564315486cd94a0c3a99c9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95D951A-2FF7-4AC9-A0C7-71C34324EDDB}">
  <ds:schemaRefs>
    <ds:schemaRef ds:uri="http://purl.org/dc/terms/"/>
    <ds:schemaRef ds:uri="6a4cc071-bd85-44c5-acc7-68a9b922d49c"/>
    <ds:schemaRef ds:uri="http://schemas.microsoft.com/office/2006/documentManagement/types"/>
    <ds:schemaRef ds:uri="http://schemas.microsoft.com/office/2006/metadata/properties"/>
    <ds:schemaRef ds:uri="http://purl.org/dc/elements/1.1/"/>
    <ds:schemaRef ds:uri="2d71791d-4b08-4651-a8aa-c7bfc8b3429a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05CA04-C9D3-4C12-A812-8D3426B487E1}"/>
</file>

<file path=customXml/itemProps4.xml><?xml version="1.0" encoding="utf-8"?>
<ds:datastoreItem xmlns:ds="http://schemas.openxmlformats.org/officeDocument/2006/customXml" ds:itemID="{1DF05C09-EEE7-4D84-8DD1-629B828C2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0</TotalTime>
  <Pages>1</Pages>
  <Words>154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1144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4</cp:revision>
  <cp:lastPrinted>2025-11-03T13:27:00Z</cp:lastPrinted>
  <dcterms:created xsi:type="dcterms:W3CDTF">2025-09-23T20:12:00Z</dcterms:created>
  <dcterms:modified xsi:type="dcterms:W3CDTF">2025-11-03T13:51:00Z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